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95" w:rsidRPr="00D43915" w:rsidRDefault="00FA2595" w:rsidP="00C05238">
      <w:pPr>
        <w:spacing w:after="0" w:line="240" w:lineRule="auto"/>
        <w:ind w:left="6372"/>
        <w:rPr>
          <w:rFonts w:ascii="Sylfaen" w:hAnsi="Sylfaen"/>
          <w:b/>
          <w:bCs/>
          <w:iCs/>
          <w:sz w:val="24"/>
          <w:szCs w:val="24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en-US"/>
        </w:rPr>
        <w:t xml:space="preserve">       </w:t>
      </w:r>
      <w:r w:rsidRPr="00D43915">
        <w:rPr>
          <w:rFonts w:ascii="Sylfaen" w:hAnsi="Sylfaen" w:cs="Sylfaen"/>
          <w:b/>
          <w:bCs/>
          <w:iCs/>
          <w:sz w:val="24"/>
          <w:szCs w:val="24"/>
        </w:rPr>
        <w:t>Հավելված</w:t>
      </w:r>
      <w:r w:rsidRPr="00D43915">
        <w:rPr>
          <w:rFonts w:ascii="Sylfaen" w:hAnsi="Sylfaen"/>
          <w:b/>
          <w:bCs/>
          <w:iCs/>
          <w:sz w:val="24"/>
          <w:szCs w:val="24"/>
        </w:rPr>
        <w:t xml:space="preserve"> N</w:t>
      </w:r>
      <w:r w:rsidRPr="00D43915">
        <w:rPr>
          <w:rFonts w:ascii="Sylfaen" w:hAnsi="Sylfaen"/>
          <w:b/>
          <w:bCs/>
          <w:iCs/>
          <w:sz w:val="24"/>
          <w:szCs w:val="24"/>
          <w:lang w:val="en-US"/>
        </w:rPr>
        <w:t xml:space="preserve"> 16</w:t>
      </w:r>
    </w:p>
    <w:p w:rsidR="00FA2595" w:rsidRPr="00D43915" w:rsidRDefault="00FA2595" w:rsidP="00C05238">
      <w:pPr>
        <w:spacing w:after="0" w:line="240" w:lineRule="auto"/>
        <w:ind w:left="6372"/>
        <w:rPr>
          <w:rFonts w:ascii="Sylfaen" w:hAnsi="Sylfaen"/>
          <w:b/>
          <w:bCs/>
          <w:iCs/>
          <w:sz w:val="24"/>
          <w:szCs w:val="24"/>
        </w:rPr>
      </w:pPr>
      <w:r w:rsidRPr="00D43915">
        <w:rPr>
          <w:rFonts w:ascii="Sylfaen" w:hAnsi="Sylfaen" w:cs="Sylfaen"/>
          <w:b/>
          <w:bCs/>
          <w:iCs/>
          <w:sz w:val="24"/>
          <w:szCs w:val="24"/>
        </w:rPr>
        <w:t>Երևանի</w:t>
      </w:r>
      <w:r w:rsidRPr="00D43915">
        <w:rPr>
          <w:rFonts w:ascii="Sylfaen" w:hAnsi="Sylfaen"/>
          <w:b/>
          <w:bCs/>
          <w:iCs/>
          <w:sz w:val="24"/>
          <w:szCs w:val="24"/>
        </w:rPr>
        <w:t xml:space="preserve"> </w:t>
      </w:r>
      <w:r w:rsidRPr="00D43915">
        <w:rPr>
          <w:rFonts w:ascii="Sylfaen" w:hAnsi="Sylfaen" w:cs="Sylfaen"/>
          <w:b/>
          <w:bCs/>
          <w:iCs/>
          <w:sz w:val="24"/>
          <w:szCs w:val="24"/>
        </w:rPr>
        <w:t>քաղաքապետի</w:t>
      </w:r>
    </w:p>
    <w:p w:rsidR="00FA2595" w:rsidRPr="00D43915" w:rsidRDefault="00FA2595" w:rsidP="00C05238">
      <w:pPr>
        <w:spacing w:after="0" w:line="240" w:lineRule="auto"/>
        <w:ind w:left="6372"/>
        <w:rPr>
          <w:rFonts w:ascii="Sylfaen" w:hAnsi="Sylfaen"/>
          <w:b/>
          <w:bCs/>
          <w:iCs/>
          <w:sz w:val="24"/>
          <w:szCs w:val="24"/>
        </w:rPr>
      </w:pPr>
      <w:r w:rsidRPr="00D43915">
        <w:rPr>
          <w:rFonts w:ascii="Sylfaen" w:hAnsi="Sylfaen"/>
          <w:b/>
          <w:bCs/>
          <w:iCs/>
          <w:sz w:val="24"/>
          <w:szCs w:val="24"/>
        </w:rPr>
        <w:t xml:space="preserve">  2012 </w:t>
      </w:r>
      <w:r w:rsidRPr="00D43915">
        <w:rPr>
          <w:rFonts w:ascii="Sylfaen" w:hAnsi="Sylfaen" w:cs="Sylfaen"/>
          <w:b/>
          <w:bCs/>
          <w:iCs/>
          <w:sz w:val="24"/>
          <w:szCs w:val="24"/>
        </w:rPr>
        <w:t>թ</w:t>
      </w:r>
      <w:r w:rsidRPr="00D43915">
        <w:rPr>
          <w:rFonts w:ascii="Sylfaen" w:hAnsi="Sylfaen"/>
          <w:b/>
          <w:bCs/>
          <w:iCs/>
          <w:sz w:val="24"/>
          <w:szCs w:val="24"/>
        </w:rPr>
        <w:t xml:space="preserve">.  </w:t>
      </w:r>
      <w:r w:rsidRPr="00D43915">
        <w:rPr>
          <w:rFonts w:ascii="Sylfaen" w:hAnsi="Sylfaen"/>
          <w:b/>
          <w:bCs/>
          <w:iCs/>
          <w:sz w:val="24"/>
          <w:szCs w:val="24"/>
          <w:lang w:val="en-US"/>
        </w:rPr>
        <w:t>h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ունվարի 27</w:t>
      </w:r>
      <w:r w:rsidRPr="00D43915">
        <w:rPr>
          <w:rFonts w:ascii="Sylfaen" w:hAnsi="Sylfaen"/>
          <w:b/>
          <w:bCs/>
          <w:iCs/>
          <w:sz w:val="24"/>
          <w:szCs w:val="24"/>
        </w:rPr>
        <w:t>-</w:t>
      </w:r>
      <w:r w:rsidRPr="00D43915">
        <w:rPr>
          <w:rFonts w:ascii="Sylfaen" w:hAnsi="Sylfaen" w:cs="Sylfaen"/>
          <w:b/>
          <w:bCs/>
          <w:iCs/>
          <w:sz w:val="24"/>
          <w:szCs w:val="24"/>
        </w:rPr>
        <w:t>ի</w:t>
      </w:r>
    </w:p>
    <w:p w:rsidR="00FA2595" w:rsidRPr="00D43915" w:rsidRDefault="00FA2595" w:rsidP="00C05238">
      <w:pPr>
        <w:spacing w:after="0" w:line="240" w:lineRule="auto"/>
        <w:ind w:left="6372"/>
        <w:rPr>
          <w:rFonts w:ascii="Sylfaen" w:hAnsi="Sylfaen"/>
          <w:b/>
          <w:bCs/>
          <w:iCs/>
          <w:sz w:val="24"/>
          <w:szCs w:val="24"/>
        </w:rPr>
      </w:pPr>
      <w:r w:rsidRPr="00D43915">
        <w:rPr>
          <w:rFonts w:ascii="Sylfaen" w:hAnsi="Sylfaen"/>
          <w:b/>
          <w:bCs/>
          <w:iCs/>
          <w:sz w:val="24"/>
          <w:szCs w:val="24"/>
        </w:rPr>
        <w:t xml:space="preserve">  N</w:t>
      </w: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 665</w:t>
      </w:r>
      <w:r w:rsidRPr="00D43915">
        <w:rPr>
          <w:rFonts w:ascii="Sylfaen" w:hAnsi="Sylfaen"/>
          <w:b/>
          <w:bCs/>
          <w:iCs/>
          <w:sz w:val="24"/>
          <w:szCs w:val="24"/>
        </w:rPr>
        <w:t xml:space="preserve"> -</w:t>
      </w:r>
      <w:r w:rsidRPr="00D43915">
        <w:rPr>
          <w:rFonts w:ascii="Sylfaen" w:hAnsi="Sylfaen" w:cs="Sylfaen"/>
          <w:b/>
          <w:bCs/>
          <w:iCs/>
          <w:sz w:val="24"/>
          <w:szCs w:val="24"/>
        </w:rPr>
        <w:t>Ա</w:t>
      </w:r>
      <w:r w:rsidRPr="00D43915">
        <w:rPr>
          <w:rFonts w:ascii="Sylfaen" w:hAnsi="Sylfaen"/>
          <w:b/>
          <w:bCs/>
          <w:iCs/>
          <w:sz w:val="24"/>
          <w:szCs w:val="24"/>
        </w:rPr>
        <w:t xml:space="preserve"> </w:t>
      </w:r>
      <w:r w:rsidRPr="00D43915">
        <w:rPr>
          <w:rFonts w:ascii="Sylfaen" w:hAnsi="Sylfaen" w:cs="Sylfaen"/>
          <w:b/>
          <w:bCs/>
          <w:iCs/>
          <w:sz w:val="24"/>
          <w:szCs w:val="24"/>
        </w:rPr>
        <w:t>որոշման</w:t>
      </w:r>
    </w:p>
    <w:p w:rsidR="00FA2595" w:rsidRPr="00D43915" w:rsidRDefault="00FA2595" w:rsidP="00C05238">
      <w:pPr>
        <w:spacing w:after="0" w:line="240" w:lineRule="auto"/>
        <w:rPr>
          <w:rFonts w:ascii="Sylfaen" w:hAnsi="Sylfaen"/>
          <w:b/>
          <w:bCs/>
          <w:iCs/>
          <w:sz w:val="24"/>
          <w:szCs w:val="24"/>
        </w:rPr>
      </w:pPr>
    </w:p>
    <w:p w:rsidR="00FA2595" w:rsidRPr="00D43915" w:rsidRDefault="00FA2595" w:rsidP="00C05238">
      <w:pPr>
        <w:spacing w:after="0" w:line="240" w:lineRule="auto"/>
        <w:rPr>
          <w:rFonts w:ascii="Sylfaen" w:hAnsi="Sylfaen"/>
          <w:b/>
          <w:bCs/>
          <w:iCs/>
          <w:sz w:val="24"/>
          <w:szCs w:val="24"/>
        </w:rPr>
      </w:pPr>
    </w:p>
    <w:p w:rsidR="00FA2595" w:rsidRPr="00D43915" w:rsidRDefault="00FA2595" w:rsidP="00C05238">
      <w:pPr>
        <w:spacing w:after="0" w:line="240" w:lineRule="auto"/>
        <w:rPr>
          <w:rFonts w:ascii="Sylfaen" w:hAnsi="Sylfaen"/>
          <w:b/>
          <w:bCs/>
          <w:iCs/>
          <w:sz w:val="24"/>
          <w:szCs w:val="24"/>
        </w:rPr>
      </w:pPr>
    </w:p>
    <w:p w:rsidR="00FA2595" w:rsidRPr="00D43915" w:rsidRDefault="00FA2595" w:rsidP="00C05238">
      <w:pPr>
        <w:spacing w:after="0" w:line="240" w:lineRule="auto"/>
        <w:rPr>
          <w:rFonts w:ascii="Sylfaen" w:hAnsi="Sylfaen"/>
          <w:b/>
          <w:bCs/>
          <w:iCs/>
          <w:sz w:val="24"/>
          <w:szCs w:val="24"/>
        </w:rPr>
      </w:pPr>
    </w:p>
    <w:p w:rsidR="00FA2595" w:rsidRPr="00D43915" w:rsidRDefault="00FA2595" w:rsidP="00C05238">
      <w:pPr>
        <w:spacing w:after="0" w:line="240" w:lineRule="auto"/>
        <w:jc w:val="center"/>
        <w:rPr>
          <w:rFonts w:ascii="Sylfaen" w:hAnsi="Sylfaen"/>
          <w:b/>
          <w:bCs/>
          <w:iCs/>
          <w:sz w:val="24"/>
          <w:szCs w:val="24"/>
        </w:rPr>
      </w:pPr>
      <w:r w:rsidRPr="00D43915">
        <w:rPr>
          <w:rFonts w:ascii="Sylfaen" w:hAnsi="Sylfaen" w:cs="Sylfaen"/>
          <w:b/>
          <w:bCs/>
          <w:iCs/>
          <w:sz w:val="24"/>
          <w:szCs w:val="24"/>
        </w:rPr>
        <w:t>ՀԱՄԱՅՆՔԱՅԻՆ</w:t>
      </w:r>
      <w:r w:rsidRPr="00D43915">
        <w:rPr>
          <w:rFonts w:ascii="Sylfaen" w:hAnsi="Sylfaen"/>
          <w:b/>
          <w:bCs/>
          <w:iCs/>
          <w:sz w:val="24"/>
          <w:szCs w:val="24"/>
        </w:rPr>
        <w:t xml:space="preserve"> </w:t>
      </w:r>
      <w:r w:rsidRPr="00D43915">
        <w:rPr>
          <w:rFonts w:ascii="Sylfaen" w:hAnsi="Sylfaen" w:cs="Sylfaen"/>
          <w:b/>
          <w:bCs/>
          <w:iCs/>
          <w:sz w:val="24"/>
          <w:szCs w:val="24"/>
        </w:rPr>
        <w:t>ԾԱՌԱՅՈՒԹՅԱՆ</w:t>
      </w:r>
      <w:r w:rsidRPr="00D43915">
        <w:rPr>
          <w:rFonts w:ascii="Sylfaen" w:hAnsi="Sylfaen"/>
          <w:b/>
          <w:bCs/>
          <w:iCs/>
          <w:sz w:val="24"/>
          <w:szCs w:val="24"/>
        </w:rPr>
        <w:t xml:space="preserve">  </w:t>
      </w:r>
      <w:r w:rsidRPr="00D43915">
        <w:rPr>
          <w:rFonts w:ascii="Sylfaen" w:hAnsi="Sylfaen" w:cs="Sylfaen"/>
          <w:b/>
          <w:bCs/>
          <w:iCs/>
          <w:sz w:val="24"/>
          <w:szCs w:val="24"/>
        </w:rPr>
        <w:t>ՊԱՇՏՈՆԻ</w:t>
      </w:r>
      <w:r w:rsidRPr="00D43915">
        <w:rPr>
          <w:rFonts w:ascii="Sylfaen" w:hAnsi="Sylfaen"/>
          <w:b/>
          <w:bCs/>
          <w:iCs/>
          <w:sz w:val="24"/>
          <w:szCs w:val="24"/>
        </w:rPr>
        <w:t xml:space="preserve"> </w:t>
      </w:r>
      <w:r w:rsidRPr="00D43915">
        <w:rPr>
          <w:rFonts w:ascii="Sylfaen" w:hAnsi="Sylfaen" w:cs="Sylfaen"/>
          <w:b/>
          <w:bCs/>
          <w:iCs/>
          <w:sz w:val="24"/>
          <w:szCs w:val="24"/>
        </w:rPr>
        <w:t>ԱՆՁՆԱԳԻՐ</w:t>
      </w:r>
    </w:p>
    <w:p w:rsidR="00FA2595" w:rsidRPr="00D43915" w:rsidRDefault="00FA2595" w:rsidP="00C05238">
      <w:pPr>
        <w:spacing w:after="0" w:line="240" w:lineRule="auto"/>
        <w:jc w:val="center"/>
        <w:rPr>
          <w:rFonts w:ascii="Sylfaen" w:hAnsi="Sylfaen"/>
          <w:b/>
          <w:bCs/>
          <w:iCs/>
          <w:sz w:val="24"/>
          <w:szCs w:val="24"/>
        </w:rPr>
      </w:pPr>
      <w:r w:rsidRPr="00D43915">
        <w:rPr>
          <w:rFonts w:ascii="Sylfaen" w:hAnsi="Sylfaen" w:cs="Sylfaen"/>
          <w:b/>
          <w:bCs/>
          <w:iCs/>
          <w:sz w:val="24"/>
          <w:szCs w:val="24"/>
        </w:rPr>
        <w:t>ԵՐԵՎԱՆԻ</w:t>
      </w:r>
      <w:r w:rsidRPr="00D43915">
        <w:rPr>
          <w:rFonts w:ascii="Sylfaen" w:hAnsi="Sylfaen"/>
          <w:b/>
          <w:bCs/>
          <w:iCs/>
          <w:sz w:val="24"/>
          <w:szCs w:val="24"/>
        </w:rPr>
        <w:t xml:space="preserve"> </w:t>
      </w:r>
      <w:r w:rsidRPr="00D43915">
        <w:rPr>
          <w:rFonts w:ascii="Sylfaen" w:hAnsi="Sylfaen" w:cs="Sylfaen"/>
          <w:b/>
          <w:bCs/>
          <w:iCs/>
          <w:sz w:val="24"/>
          <w:szCs w:val="24"/>
        </w:rPr>
        <w:t>ՔԱՂԱՔԱՊԵՏԱՐԱՆԻ</w:t>
      </w:r>
      <w:r w:rsidRPr="00D43915">
        <w:rPr>
          <w:rFonts w:ascii="Sylfaen" w:hAnsi="Sylfaen"/>
          <w:b/>
          <w:bCs/>
          <w:iCs/>
          <w:sz w:val="24"/>
          <w:szCs w:val="24"/>
        </w:rPr>
        <w:t xml:space="preserve"> </w:t>
      </w:r>
      <w:r w:rsidRPr="00D43915">
        <w:rPr>
          <w:rFonts w:ascii="Sylfaen" w:hAnsi="Sylfaen" w:cs="Sylfaen"/>
          <w:b/>
          <w:bCs/>
          <w:iCs/>
          <w:sz w:val="24"/>
          <w:szCs w:val="24"/>
        </w:rPr>
        <w:t>ԱՇԽԱՏԱԿԱԶՄԻ</w:t>
      </w:r>
      <w:r w:rsidRPr="00D43915">
        <w:rPr>
          <w:rFonts w:ascii="Sylfaen" w:hAnsi="Sylfaen"/>
          <w:b/>
          <w:bCs/>
          <w:iCs/>
          <w:sz w:val="24"/>
          <w:szCs w:val="24"/>
        </w:rPr>
        <w:t xml:space="preserve"> 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 xml:space="preserve">ՏԵՂԵԿԱՏՎՈՒԹՅԱՆ ԵՎ ՀԱՍԱՐԱԿԱՅՆՈՒԹՅԱՆ ՀԵՏ ԿԱՊԵՐԻ </w:t>
      </w:r>
      <w:r w:rsidRPr="00D43915">
        <w:rPr>
          <w:rFonts w:ascii="Sylfaen" w:hAnsi="Sylfaen" w:cs="Sylfaen"/>
          <w:b/>
          <w:bCs/>
          <w:iCs/>
          <w:sz w:val="24"/>
          <w:szCs w:val="24"/>
        </w:rPr>
        <w:t>ՎԱՐՉՈՒԹՅԱՆ</w:t>
      </w:r>
      <w:r w:rsidRPr="00D43915">
        <w:rPr>
          <w:rFonts w:ascii="Sylfaen" w:hAnsi="Sylfaen"/>
          <w:b/>
          <w:bCs/>
          <w:iCs/>
          <w:sz w:val="24"/>
          <w:szCs w:val="24"/>
        </w:rPr>
        <w:t xml:space="preserve"> </w:t>
      </w:r>
      <w:r w:rsidRPr="00D43915">
        <w:rPr>
          <w:rFonts w:ascii="Sylfaen" w:hAnsi="Sylfaen" w:cs="Sylfaen"/>
          <w:b/>
          <w:bCs/>
          <w:iCs/>
          <w:sz w:val="24"/>
          <w:szCs w:val="24"/>
        </w:rPr>
        <w:t>ՊԵՏԻ</w:t>
      </w:r>
      <w:r w:rsidRPr="00D43915">
        <w:rPr>
          <w:rFonts w:ascii="Sylfaen" w:hAnsi="Sylfaen"/>
          <w:b/>
          <w:bCs/>
          <w:iCs/>
          <w:sz w:val="24"/>
          <w:szCs w:val="24"/>
        </w:rPr>
        <w:t xml:space="preserve"> </w:t>
      </w:r>
      <w:r w:rsidRPr="00D43915">
        <w:rPr>
          <w:rFonts w:ascii="Sylfaen" w:hAnsi="Sylfaen" w:cs="Sylfaen"/>
          <w:b/>
          <w:bCs/>
          <w:iCs/>
          <w:sz w:val="24"/>
          <w:szCs w:val="24"/>
        </w:rPr>
        <w:t>ՏԵՂԱԿԱԼԻ</w:t>
      </w:r>
    </w:p>
    <w:p w:rsidR="00FA2595" w:rsidRPr="00D43915" w:rsidRDefault="00FA2595" w:rsidP="00C05238">
      <w:pPr>
        <w:spacing w:after="0" w:line="240" w:lineRule="auto"/>
        <w:jc w:val="center"/>
        <w:rPr>
          <w:rFonts w:ascii="Sylfaen" w:hAnsi="Sylfaen"/>
          <w:b/>
          <w:bCs/>
          <w:iCs/>
          <w:sz w:val="24"/>
          <w:szCs w:val="24"/>
        </w:rPr>
      </w:pPr>
    </w:p>
    <w:p w:rsidR="00FA2595" w:rsidRPr="00D43915" w:rsidRDefault="00FA2595" w:rsidP="00C05238">
      <w:pPr>
        <w:spacing w:after="0" w:line="240" w:lineRule="auto"/>
        <w:jc w:val="center"/>
        <w:rPr>
          <w:rFonts w:ascii="Sylfaen" w:hAnsi="Sylfaen"/>
          <w:b/>
          <w:bCs/>
          <w:iCs/>
          <w:sz w:val="24"/>
          <w:szCs w:val="24"/>
        </w:rPr>
      </w:pPr>
      <w:r w:rsidRPr="00D43915">
        <w:rPr>
          <w:rFonts w:ascii="Sylfaen" w:hAnsi="Sylfaen"/>
          <w:b/>
          <w:bCs/>
          <w:iCs/>
          <w:sz w:val="24"/>
          <w:szCs w:val="24"/>
        </w:rPr>
        <w:t>1.3-</w:t>
      </w: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>5</w:t>
      </w:r>
      <w:r w:rsidRPr="00D43915">
        <w:rPr>
          <w:rFonts w:ascii="Sylfaen" w:hAnsi="Sylfaen"/>
          <w:b/>
          <w:bCs/>
          <w:iCs/>
          <w:sz w:val="24"/>
          <w:szCs w:val="24"/>
        </w:rPr>
        <w:t>2</w:t>
      </w:r>
    </w:p>
    <w:p w:rsidR="00FA2595" w:rsidRPr="00D43915" w:rsidRDefault="00FA2595" w:rsidP="00C05238">
      <w:pPr>
        <w:spacing w:after="0" w:line="240" w:lineRule="auto"/>
        <w:jc w:val="center"/>
        <w:rPr>
          <w:rFonts w:ascii="Sylfaen" w:hAnsi="Sylfaen"/>
          <w:b/>
          <w:bCs/>
          <w:iCs/>
          <w:sz w:val="24"/>
          <w:szCs w:val="24"/>
        </w:rPr>
      </w:pPr>
      <w:r w:rsidRPr="00D43915">
        <w:rPr>
          <w:rFonts w:ascii="Sylfaen" w:hAnsi="Sylfaen"/>
          <w:b/>
          <w:bCs/>
          <w:iCs/>
          <w:sz w:val="24"/>
          <w:szCs w:val="24"/>
        </w:rPr>
        <w:t>(</w:t>
      </w:r>
      <w:r w:rsidRPr="00D43915">
        <w:rPr>
          <w:rFonts w:ascii="Sylfaen" w:hAnsi="Sylfaen" w:cs="Sylfaen"/>
          <w:b/>
          <w:bCs/>
          <w:iCs/>
          <w:sz w:val="24"/>
          <w:szCs w:val="24"/>
        </w:rPr>
        <w:t>ծածկագիրը</w:t>
      </w:r>
      <w:r w:rsidRPr="00D43915">
        <w:rPr>
          <w:rFonts w:ascii="Sylfaen" w:hAnsi="Sylfaen"/>
          <w:b/>
          <w:bCs/>
          <w:iCs/>
          <w:sz w:val="24"/>
          <w:szCs w:val="24"/>
        </w:rPr>
        <w:t>)</w:t>
      </w:r>
    </w:p>
    <w:p w:rsidR="00FA2595" w:rsidRPr="00D43915" w:rsidRDefault="00FA2595" w:rsidP="00C05238">
      <w:pPr>
        <w:spacing w:after="0" w:line="240" w:lineRule="auto"/>
        <w:jc w:val="center"/>
        <w:rPr>
          <w:rFonts w:ascii="Sylfaen" w:hAnsi="Sylfaen"/>
          <w:b/>
          <w:bCs/>
          <w:iCs/>
          <w:sz w:val="24"/>
          <w:szCs w:val="24"/>
        </w:rPr>
      </w:pPr>
    </w:p>
    <w:p w:rsidR="00FA2595" w:rsidRPr="00D43915" w:rsidRDefault="00FA2595" w:rsidP="00C05238">
      <w:pPr>
        <w:spacing w:after="0" w:line="240" w:lineRule="auto"/>
        <w:jc w:val="center"/>
        <w:rPr>
          <w:rFonts w:ascii="Sylfaen" w:hAnsi="Sylfaen"/>
          <w:b/>
          <w:bCs/>
          <w:iCs/>
          <w:sz w:val="24"/>
          <w:szCs w:val="24"/>
        </w:rPr>
      </w:pPr>
      <w:r w:rsidRPr="00D43915">
        <w:rPr>
          <w:rFonts w:ascii="Sylfaen" w:hAnsi="Sylfaen"/>
          <w:b/>
          <w:bCs/>
          <w:iCs/>
          <w:sz w:val="24"/>
          <w:szCs w:val="24"/>
        </w:rPr>
        <w:t xml:space="preserve">1. </w:t>
      </w:r>
      <w:r w:rsidRPr="00D43915">
        <w:rPr>
          <w:rFonts w:ascii="Sylfaen" w:hAnsi="Sylfaen" w:cs="Sylfaen"/>
          <w:b/>
          <w:bCs/>
          <w:iCs/>
          <w:sz w:val="24"/>
          <w:szCs w:val="24"/>
        </w:rPr>
        <w:t>ԸՆԴՀԱՆՈՒՐ</w:t>
      </w:r>
      <w:r w:rsidRPr="00D43915">
        <w:rPr>
          <w:rFonts w:ascii="Sylfaen" w:hAnsi="Sylfaen"/>
          <w:b/>
          <w:bCs/>
          <w:iCs/>
          <w:sz w:val="24"/>
          <w:szCs w:val="24"/>
        </w:rPr>
        <w:t xml:space="preserve"> </w:t>
      </w:r>
      <w:r w:rsidRPr="00D43915">
        <w:rPr>
          <w:rFonts w:ascii="Sylfaen" w:hAnsi="Sylfaen" w:cs="Sylfaen"/>
          <w:b/>
          <w:bCs/>
          <w:iCs/>
          <w:sz w:val="24"/>
          <w:szCs w:val="24"/>
        </w:rPr>
        <w:t>ԴՐՈՒՅԹՆԵՐ</w:t>
      </w:r>
    </w:p>
    <w:p w:rsidR="00FA2595" w:rsidRPr="00175715" w:rsidRDefault="00FA2595" w:rsidP="00C05238">
      <w:pPr>
        <w:spacing w:after="0" w:line="240" w:lineRule="auto"/>
        <w:jc w:val="center"/>
        <w:rPr>
          <w:rFonts w:ascii="Sylfaen" w:hAnsi="Sylfaen"/>
          <w:bCs/>
          <w:iCs/>
          <w:sz w:val="24"/>
          <w:szCs w:val="24"/>
        </w:rPr>
      </w:pPr>
    </w:p>
    <w:p w:rsidR="00FA2595" w:rsidRPr="00175715" w:rsidRDefault="00FA2595" w:rsidP="00C05238">
      <w:pPr>
        <w:spacing w:after="0" w:line="240" w:lineRule="auto"/>
        <w:ind w:firstLine="708"/>
        <w:jc w:val="both"/>
        <w:rPr>
          <w:rFonts w:ascii="Sylfaen" w:hAnsi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1.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Երևանի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քաղաքապետարանի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աշխատակազմի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(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այսուհետ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`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աշխատակազմ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)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տեղեկատվության և հասարակայնության հետ կապերի 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(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այսուհետ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`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վարչություն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)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տեղակալի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պաշտոնն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ընդգրկվում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է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համայնքային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ծառայության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գլխավոր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պաշտոնների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խմբի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2-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րդ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ենթախմբում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: </w:t>
      </w:r>
    </w:p>
    <w:p w:rsidR="00FA2595" w:rsidRPr="00175715" w:rsidRDefault="00FA2595" w:rsidP="00C05238">
      <w:pPr>
        <w:spacing w:after="0" w:line="240" w:lineRule="auto"/>
        <w:ind w:firstLine="708"/>
        <w:jc w:val="both"/>
        <w:rPr>
          <w:rFonts w:ascii="Sylfaen" w:hAnsi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2.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տեղակալին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«Համայնքային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ծառայության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մասին»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Հայաստանի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Հանրապետության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օրենքով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(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այսուհետ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`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օրենք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)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սահմանված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կարգով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պաշտոնում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նշանակում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պաշտոնից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ազատում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է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Երևանի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քաղաքապետը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(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այսուհետ՝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քաղաքապետ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):</w:t>
      </w:r>
    </w:p>
    <w:p w:rsidR="00FA2595" w:rsidRPr="00175715" w:rsidRDefault="00FA2595" w:rsidP="00C05238">
      <w:pPr>
        <w:spacing w:after="0" w:line="240" w:lineRule="auto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Pr="00175715" w:rsidRDefault="00FA2595" w:rsidP="00C05238">
      <w:pPr>
        <w:spacing w:after="0" w:line="240" w:lineRule="auto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Pr="00D43915" w:rsidRDefault="00FA2595" w:rsidP="00C05238">
      <w:pPr>
        <w:spacing w:after="0" w:line="240" w:lineRule="auto"/>
        <w:jc w:val="center"/>
        <w:rPr>
          <w:rFonts w:ascii="Sylfaen" w:hAnsi="Sylfaen"/>
          <w:b/>
          <w:bCs/>
          <w:iCs/>
          <w:sz w:val="24"/>
          <w:szCs w:val="24"/>
          <w:lang w:val="hy-AM"/>
        </w:rPr>
      </w:pP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2. 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ԱՇԽԱՏԱՆՔԻ</w:t>
      </w: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 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ԿԱԶՄԱԿԵՐՊՄԱՆ</w:t>
      </w: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 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ԵՎ</w:t>
      </w: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 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ՂԵԿԱՎԱՐՄԱՆ</w:t>
      </w:r>
    </w:p>
    <w:p w:rsidR="00FA2595" w:rsidRPr="00D43915" w:rsidRDefault="00FA2595" w:rsidP="00C05238">
      <w:pPr>
        <w:spacing w:after="0" w:line="240" w:lineRule="auto"/>
        <w:jc w:val="center"/>
        <w:rPr>
          <w:rFonts w:ascii="Sylfaen" w:hAnsi="Sylfaen"/>
          <w:b/>
          <w:bCs/>
          <w:iCs/>
          <w:sz w:val="24"/>
          <w:szCs w:val="24"/>
          <w:lang w:val="hy-AM"/>
        </w:rPr>
      </w:pP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ՊԱՏԱՍԽԱՆԱՏՎՈՒԹՅՈՒՆԸ</w:t>
      </w:r>
    </w:p>
    <w:p w:rsidR="00FA2595" w:rsidRPr="00175715" w:rsidRDefault="00FA2595" w:rsidP="00C05238">
      <w:pPr>
        <w:spacing w:after="0" w:line="240" w:lineRule="auto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Pr="00175715" w:rsidRDefault="00FA2595" w:rsidP="00C05238">
      <w:pPr>
        <w:spacing w:after="0" w:line="240" w:lineRule="auto"/>
        <w:ind w:firstLine="708"/>
        <w:jc w:val="both"/>
        <w:rPr>
          <w:rFonts w:ascii="Sylfaen" w:hAnsi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3.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տեղակալը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անմիջականորեն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ենթակա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հաշվետու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է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:</w:t>
      </w:r>
    </w:p>
    <w:p w:rsidR="00FA2595" w:rsidRPr="00175715" w:rsidRDefault="00FA2595" w:rsidP="00C05238">
      <w:pPr>
        <w:spacing w:after="0" w:line="240" w:lineRule="auto"/>
        <w:ind w:firstLine="708"/>
        <w:jc w:val="both"/>
        <w:rPr>
          <w:rFonts w:ascii="Sylfaen" w:hAnsi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4.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տեղակալը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իրեն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ենթակա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աշխատողներ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չունի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:</w:t>
      </w:r>
    </w:p>
    <w:p w:rsidR="00FA2595" w:rsidRPr="00175715" w:rsidRDefault="00FA2595" w:rsidP="00C05238">
      <w:pPr>
        <w:spacing w:after="0" w:line="240" w:lineRule="auto"/>
        <w:ind w:firstLine="708"/>
        <w:jc w:val="both"/>
        <w:rPr>
          <w:rFonts w:ascii="Sylfaen" w:hAnsi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5.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տեղակալի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բացակայության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դեպքում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նրան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փոխարինում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է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պետը կամ վարչության գլխավոր մասնագետներից մեկը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` 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քաղաքապետի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հայեցողությամբ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: </w:t>
      </w:r>
    </w:p>
    <w:p w:rsidR="00FA2595" w:rsidRPr="00175715" w:rsidRDefault="00FA2595" w:rsidP="00C05238">
      <w:pPr>
        <w:spacing w:after="0" w:line="240" w:lineRule="auto"/>
        <w:ind w:firstLine="708"/>
        <w:jc w:val="both"/>
        <w:rPr>
          <w:rFonts w:ascii="Sylfaen" w:hAnsi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Օրենքով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նախատեսված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դեպքերում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տեղակալին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փոխարինում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է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համայնքային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ծառայության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կադրերի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ռեզերվում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գտնվող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`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սույն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պաշտոնի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անձնագրի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պահանջները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բավարարող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անձը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իսկ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դրա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անհնարինության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դեպքում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այլ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անձը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`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Հայաստանի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Հանրապետության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օրենսդրությամբ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սահմանված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կարգով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ժամկետներում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:</w:t>
      </w:r>
    </w:p>
    <w:p w:rsidR="00FA2595" w:rsidRPr="00175715" w:rsidRDefault="00FA2595" w:rsidP="00C05238">
      <w:pPr>
        <w:spacing w:after="0" w:line="240" w:lineRule="auto"/>
        <w:ind w:firstLine="708"/>
        <w:jc w:val="both"/>
        <w:rPr>
          <w:rFonts w:ascii="Sylfaen" w:hAnsi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տեղակալը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պետի կամ վարչության գլխավոր մասնագետներից մեկի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բացակայության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դեպքում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փոխարինում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է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նրանց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` վարչության պետի դեպքում՝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 xml:space="preserve">քաղաքապետի, իսկ մյուս դեպքերում՝ քարտուղարի 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հայեցողությամբ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: </w:t>
      </w:r>
    </w:p>
    <w:p w:rsidR="00FA2595" w:rsidRDefault="00FA2595" w:rsidP="00A507A3">
      <w:pPr>
        <w:spacing w:after="0" w:line="240" w:lineRule="auto"/>
        <w:ind w:firstLine="708"/>
        <w:jc w:val="both"/>
        <w:rPr>
          <w:rFonts w:ascii="Sylfaen" w:hAnsi="Sylfaen"/>
          <w:bCs/>
          <w:iCs/>
          <w:sz w:val="24"/>
          <w:szCs w:val="24"/>
          <w:lang w:val="en-US"/>
        </w:rPr>
      </w:pPr>
    </w:p>
    <w:p w:rsidR="00FA2595" w:rsidRDefault="00FA2595" w:rsidP="00A507A3">
      <w:pPr>
        <w:spacing w:after="0" w:line="240" w:lineRule="auto"/>
        <w:ind w:firstLine="708"/>
        <w:jc w:val="both"/>
        <w:rPr>
          <w:rFonts w:ascii="Sylfaen" w:hAnsi="Sylfaen"/>
          <w:bCs/>
          <w:iCs/>
          <w:sz w:val="24"/>
          <w:szCs w:val="24"/>
          <w:lang w:val="en-US"/>
        </w:rPr>
      </w:pPr>
    </w:p>
    <w:p w:rsidR="00FA2595" w:rsidRPr="00175715" w:rsidRDefault="00FA2595" w:rsidP="00A507A3">
      <w:pPr>
        <w:spacing w:after="0" w:line="240" w:lineRule="auto"/>
        <w:ind w:firstLine="708"/>
        <w:jc w:val="both"/>
        <w:rPr>
          <w:rFonts w:ascii="Sylfaen" w:hAnsi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6.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տեղակալը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`</w:t>
      </w:r>
    </w:p>
    <w:p w:rsidR="00FA2595" w:rsidRPr="00175715" w:rsidRDefault="00FA2595" w:rsidP="00C05238">
      <w:pPr>
        <w:spacing w:after="0" w:line="240" w:lineRule="auto"/>
        <w:jc w:val="both"/>
        <w:rPr>
          <w:rFonts w:ascii="Sylfaen" w:hAnsi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)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հանձնարարությամբ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կազմակերպում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ծրագրում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համակարգում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ղեկավարում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վերահսկում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է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ընթացիկ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գործունեությունը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.</w:t>
      </w:r>
    </w:p>
    <w:p w:rsidR="00FA2595" w:rsidRPr="00175715" w:rsidRDefault="00FA2595" w:rsidP="00C05238">
      <w:pPr>
        <w:spacing w:after="0" w:line="240" w:lineRule="auto"/>
        <w:jc w:val="both"/>
        <w:rPr>
          <w:rFonts w:ascii="Sylfaen" w:hAnsi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բ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) 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կատարում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է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հանձնարարականները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.</w:t>
      </w:r>
    </w:p>
    <w:p w:rsidR="00FA2595" w:rsidRPr="00175715" w:rsidRDefault="00FA2595" w:rsidP="00C05238">
      <w:pPr>
        <w:spacing w:after="0" w:line="240" w:lineRule="auto"/>
        <w:jc w:val="both"/>
        <w:rPr>
          <w:rFonts w:ascii="Sylfaen" w:hAnsi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դ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)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պատասխանատվություն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է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կրում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իրավական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ակտերի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պահանջները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տրված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հանձնարարականները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իրեն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վերապահված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լիազորությունները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չկատարելու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կամ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ոչ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պատշաճ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կատարելու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կամ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վերազանցելու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համար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:</w:t>
      </w:r>
    </w:p>
    <w:p w:rsidR="00FA2595" w:rsidRPr="00175715" w:rsidRDefault="00FA2595" w:rsidP="00C05238">
      <w:pPr>
        <w:spacing w:after="0" w:line="240" w:lineRule="auto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Pr="00175715" w:rsidRDefault="00FA2595" w:rsidP="00C05238">
      <w:pPr>
        <w:spacing w:after="0" w:line="240" w:lineRule="auto"/>
        <w:jc w:val="center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Pr="00D43915" w:rsidRDefault="00FA2595" w:rsidP="00C05238">
      <w:pPr>
        <w:spacing w:after="0" w:line="240" w:lineRule="auto"/>
        <w:jc w:val="center"/>
        <w:rPr>
          <w:rFonts w:ascii="Sylfaen" w:hAnsi="Sylfaen"/>
          <w:b/>
          <w:bCs/>
          <w:iCs/>
          <w:sz w:val="24"/>
          <w:szCs w:val="24"/>
          <w:lang w:val="hy-AM"/>
        </w:rPr>
      </w:pP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3. 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ՈՐՈՇՈՒՄՆԵՐ</w:t>
      </w: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 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ԿԱՅԱՑՆԵԼՈՒ</w:t>
      </w: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 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ԼԻԱԶՈՐՈՒԹՅՈՒՆՆԵՐԸ</w:t>
      </w:r>
    </w:p>
    <w:p w:rsidR="00FA2595" w:rsidRPr="00175715" w:rsidRDefault="00FA2595" w:rsidP="00C05238">
      <w:pPr>
        <w:spacing w:after="0" w:line="240" w:lineRule="auto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Pr="00175715" w:rsidRDefault="00FA2595" w:rsidP="00A507A3">
      <w:pPr>
        <w:spacing w:after="0" w:line="240" w:lineRule="auto"/>
        <w:ind w:firstLine="708"/>
        <w:jc w:val="both"/>
        <w:rPr>
          <w:rFonts w:ascii="Sylfaen" w:hAnsi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7.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տեղակալը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.</w:t>
      </w:r>
    </w:p>
    <w:p w:rsidR="00FA2595" w:rsidRPr="00175715" w:rsidRDefault="00FA2595" w:rsidP="00C05238">
      <w:pPr>
        <w:spacing w:after="0" w:line="240" w:lineRule="auto"/>
        <w:jc w:val="both"/>
        <w:rPr>
          <w:rFonts w:ascii="Sylfaen" w:hAnsi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)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մասնակցում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է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որոշումների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ընդունմանը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հանձնարարականների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կատարմանը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ինչպես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նաև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հանձնարարությամբ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լուծում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է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հիմնախնդիրներ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.</w:t>
      </w:r>
    </w:p>
    <w:p w:rsidR="00FA2595" w:rsidRPr="00175715" w:rsidRDefault="00FA2595" w:rsidP="00C05238">
      <w:pPr>
        <w:spacing w:after="0" w:line="240" w:lineRule="auto"/>
        <w:jc w:val="both"/>
        <w:rPr>
          <w:rFonts w:ascii="Sylfaen" w:hAnsi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բ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)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իրեն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վերապահված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լիազորությունների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շրջանակներում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հանձնարարությամբ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բաժինների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պետերին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տալիս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է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ցուցումներ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հանձնարարականներ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.</w:t>
      </w:r>
    </w:p>
    <w:p w:rsidR="00FA2595" w:rsidRPr="00175715" w:rsidRDefault="00FA2595" w:rsidP="00C05238">
      <w:pPr>
        <w:spacing w:after="0" w:line="240" w:lineRule="auto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Pr="00D43915" w:rsidRDefault="00FA2595" w:rsidP="00C05238">
      <w:pPr>
        <w:spacing w:after="0" w:line="240" w:lineRule="auto"/>
        <w:jc w:val="center"/>
        <w:rPr>
          <w:rFonts w:ascii="Sylfaen" w:hAnsi="Sylfaen"/>
          <w:b/>
          <w:bCs/>
          <w:iCs/>
          <w:sz w:val="24"/>
          <w:szCs w:val="24"/>
          <w:lang w:val="hy-AM"/>
        </w:rPr>
      </w:pP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4. 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ՇՓՈՒՄՆԵՐԸ</w:t>
      </w: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  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ԵՎ</w:t>
      </w: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 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ՆԵՐԿԱՅԱՑՈՒՑՉՈՒԹՅՈՒՆԸ</w:t>
      </w:r>
    </w:p>
    <w:p w:rsidR="00FA2595" w:rsidRPr="00175715" w:rsidRDefault="00FA2595" w:rsidP="00C05238">
      <w:pPr>
        <w:spacing w:after="0" w:line="240" w:lineRule="auto"/>
        <w:jc w:val="both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Pr="00175715" w:rsidRDefault="00FA2595" w:rsidP="00A507A3">
      <w:pPr>
        <w:spacing w:after="0" w:line="240" w:lineRule="auto"/>
        <w:ind w:firstLine="708"/>
        <w:jc w:val="both"/>
        <w:rPr>
          <w:rFonts w:ascii="Sylfaen" w:hAnsi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8.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տեղակալը՝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</w:p>
    <w:p w:rsidR="00FA2595" w:rsidRPr="00175715" w:rsidRDefault="00FA2595" w:rsidP="00C05238">
      <w:pPr>
        <w:spacing w:after="0" w:line="240" w:lineRule="auto"/>
        <w:jc w:val="both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Pr="00175715" w:rsidRDefault="00FA2595" w:rsidP="00C05238">
      <w:pPr>
        <w:spacing w:after="0" w:line="240" w:lineRule="auto"/>
        <w:jc w:val="both"/>
        <w:rPr>
          <w:rFonts w:ascii="Sylfaen" w:hAnsi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)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ներսում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շփվում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է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իր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լիազորությունների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շրջանակներում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.</w:t>
      </w:r>
    </w:p>
    <w:p w:rsidR="00FA2595" w:rsidRPr="00175715" w:rsidRDefault="00FA2595" w:rsidP="00C05238">
      <w:pPr>
        <w:spacing w:after="0" w:line="240" w:lineRule="auto"/>
        <w:jc w:val="both"/>
        <w:rPr>
          <w:rFonts w:ascii="Sylfaen" w:hAnsi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բ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)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աշխատակազմի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ներսում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շփվում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է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աշխատակազմի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քարտուղարի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աշխատակազմի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այլ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աշխատողների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պաշտոնատար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անձանց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հետ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ու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հանձնարարությամբ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հանդես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է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գալիս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որպես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ներկայացուցիչ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`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իր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լիազորությունների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շրջանակներում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.</w:t>
      </w:r>
    </w:p>
    <w:p w:rsidR="00FA2595" w:rsidRPr="00175715" w:rsidRDefault="00FA2595" w:rsidP="00C05238">
      <w:pPr>
        <w:spacing w:after="0" w:line="240" w:lineRule="auto"/>
        <w:jc w:val="both"/>
        <w:rPr>
          <w:rFonts w:ascii="Sylfaen" w:hAnsi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գ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)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աշխատակազմից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դուրս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շփվում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պարբերաբար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հանդես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է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գալիս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որպես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ներկայացուցիչ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մասնակցում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է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Հայաստանի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Հանրապետության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օտարերկրյա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պետությունների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Հայաստանի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Հանրապետության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մյուս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համայնքների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միջազգային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այլ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կազմակերպությունների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իրավասու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մարմինների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ներկայացուցիչների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հետ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հանդիպումներին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խորհրդակցություններին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գիտաժողովներին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սեմինարներին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ինչպես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նաև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հանդես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է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գալիս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առաջարկություններով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զեկուցումներով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այլն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.</w:t>
      </w:r>
    </w:p>
    <w:p w:rsidR="00FA2595" w:rsidRPr="00175715" w:rsidRDefault="00FA2595" w:rsidP="00C05238">
      <w:pPr>
        <w:spacing w:after="0" w:line="240" w:lineRule="auto"/>
        <w:jc w:val="both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Pr="00175715" w:rsidRDefault="00FA2595" w:rsidP="00C05238">
      <w:pPr>
        <w:spacing w:after="0" w:line="240" w:lineRule="auto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Pr="00D43915" w:rsidRDefault="00FA2595" w:rsidP="00C05238">
      <w:pPr>
        <w:spacing w:after="0" w:line="240" w:lineRule="auto"/>
        <w:jc w:val="center"/>
        <w:rPr>
          <w:rFonts w:ascii="Sylfaen" w:hAnsi="Sylfaen"/>
          <w:b/>
          <w:bCs/>
          <w:iCs/>
          <w:sz w:val="24"/>
          <w:szCs w:val="24"/>
          <w:lang w:val="hy-AM"/>
        </w:rPr>
      </w:pP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5. 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ԽՆԴԻՐՆԵՐԻ</w:t>
      </w: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 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ԲԱՐԴՈՒԹՅՈՒՆԸ</w:t>
      </w: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 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ԵՎ</w:t>
      </w: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 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ԴՐԱՆՑ</w:t>
      </w: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 </w:t>
      </w:r>
    </w:p>
    <w:p w:rsidR="00FA2595" w:rsidRPr="00D43915" w:rsidRDefault="00FA2595" w:rsidP="00C05238">
      <w:pPr>
        <w:spacing w:after="0" w:line="240" w:lineRule="auto"/>
        <w:jc w:val="center"/>
        <w:rPr>
          <w:rFonts w:ascii="Sylfaen" w:hAnsi="Sylfaen"/>
          <w:b/>
          <w:bCs/>
          <w:iCs/>
          <w:sz w:val="24"/>
          <w:szCs w:val="24"/>
          <w:lang w:val="hy-AM"/>
        </w:rPr>
      </w:pP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ՍՏԵՂԾԱԳՈՐԾԱԿԱՆ</w:t>
      </w: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 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ԼՈՒԾՈՒՄԸ</w:t>
      </w:r>
    </w:p>
    <w:p w:rsidR="00FA2595" w:rsidRPr="00175715" w:rsidRDefault="00FA2595" w:rsidP="00C05238">
      <w:pPr>
        <w:spacing w:after="0" w:line="240" w:lineRule="auto"/>
        <w:jc w:val="both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Pr="00175715" w:rsidRDefault="00FA2595" w:rsidP="00A507A3">
      <w:pPr>
        <w:spacing w:after="0" w:line="240" w:lineRule="auto"/>
        <w:ind w:firstLine="708"/>
        <w:jc w:val="both"/>
        <w:rPr>
          <w:rFonts w:ascii="Sylfaen" w:hAnsi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9.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Իր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լիազորությունների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շրջանակներում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բացահայտում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վերլուծում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գնահատում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է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մասնագիտական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կազմակերպական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նշանակության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խնդիրներ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ինչպես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նաև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դրանց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ստեղծագործական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այլընտրանքային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լուծումների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վերաբերյալ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առաջարկություններ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է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ներկայացնում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:</w:t>
      </w:r>
    </w:p>
    <w:p w:rsidR="00FA2595" w:rsidRPr="00175715" w:rsidRDefault="00FA2595" w:rsidP="00C05238">
      <w:pPr>
        <w:spacing w:after="0" w:line="240" w:lineRule="auto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Default="00FA2595" w:rsidP="00C05238">
      <w:pPr>
        <w:spacing w:after="0" w:line="240" w:lineRule="auto"/>
        <w:rPr>
          <w:rFonts w:ascii="Sylfaen" w:hAnsi="Sylfaen"/>
          <w:bCs/>
          <w:iCs/>
          <w:sz w:val="24"/>
          <w:szCs w:val="24"/>
          <w:lang w:val="en-US"/>
        </w:rPr>
      </w:pPr>
    </w:p>
    <w:p w:rsidR="00FA2595" w:rsidRPr="00D43915" w:rsidRDefault="00FA2595" w:rsidP="00C05238">
      <w:pPr>
        <w:spacing w:after="0" w:line="240" w:lineRule="auto"/>
        <w:rPr>
          <w:rFonts w:ascii="Sylfaen" w:hAnsi="Sylfaen"/>
          <w:bCs/>
          <w:iCs/>
          <w:sz w:val="24"/>
          <w:szCs w:val="24"/>
          <w:lang w:val="en-US"/>
        </w:rPr>
      </w:pPr>
    </w:p>
    <w:p w:rsidR="00FA2595" w:rsidRPr="00175715" w:rsidRDefault="00FA2595" w:rsidP="00C05238">
      <w:pPr>
        <w:spacing w:after="0" w:line="240" w:lineRule="auto"/>
        <w:jc w:val="center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Pr="00D43915" w:rsidRDefault="00FA2595" w:rsidP="00C05238">
      <w:pPr>
        <w:spacing w:after="0" w:line="240" w:lineRule="auto"/>
        <w:jc w:val="center"/>
        <w:rPr>
          <w:rFonts w:ascii="Sylfaen" w:hAnsi="Sylfaen"/>
          <w:b/>
          <w:bCs/>
          <w:iCs/>
          <w:sz w:val="24"/>
          <w:szCs w:val="24"/>
          <w:lang w:val="hy-AM"/>
        </w:rPr>
      </w:pP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6. 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ԳԻՏԵԼԻՔՆԵՐԸ</w:t>
      </w: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 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ԵՎ</w:t>
      </w: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 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ՀՄՏՈՒԹՅՈՒՆՆԵՐԸ</w:t>
      </w:r>
    </w:p>
    <w:p w:rsidR="00FA2595" w:rsidRPr="00175715" w:rsidRDefault="00FA2595" w:rsidP="00C05238">
      <w:pPr>
        <w:spacing w:after="0" w:line="240" w:lineRule="auto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Pr="00175715" w:rsidRDefault="00FA2595" w:rsidP="00A507A3">
      <w:pPr>
        <w:spacing w:after="0" w:line="240" w:lineRule="auto"/>
        <w:ind w:firstLine="708"/>
        <w:jc w:val="both"/>
        <w:rPr>
          <w:rFonts w:ascii="Sylfaen" w:hAnsi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10.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տեղակալը՝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</w:p>
    <w:p w:rsidR="00FA2595" w:rsidRPr="00175715" w:rsidRDefault="00FA2595" w:rsidP="00C05238">
      <w:pPr>
        <w:spacing w:after="0" w:line="240" w:lineRule="auto"/>
        <w:jc w:val="both"/>
        <w:rPr>
          <w:rFonts w:ascii="Sylfaen" w:hAnsi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)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ունի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 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բարձրագույն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կրթություն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համայնքային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ծառայության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կամ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քաղաքացիական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ծառայության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առնվազն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առաջատար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պաշտոնների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2-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րդ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ենթախմբում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առնվազն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երկու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տարվա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u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տաժ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կամ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առնվազն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հինգ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տարվա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համայնքային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ծառայության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u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տաժ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համայնքային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ծառայության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2-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րդ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դա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u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առաջատար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ծառայողի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դա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u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ային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աստիճան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կամ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առնվազն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հինգ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տարվա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քաղաքացիական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ծառայության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u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տաժ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քաղաքացիական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ծառայության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2-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րդ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դա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u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առաջատար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ծառայողի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դա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u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ային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աստիճան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կամ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վերջին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չորս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տարվա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ընթացքում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քաղաքական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կամ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հայեցողական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կամ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քաղաքացիական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պաշտոններում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առնվազն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երկու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տարվա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աշխատանքային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u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տաժ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կամ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վերջին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հինգ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տարվա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ընթացքում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համայնքի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ավագանու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անդամի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աշխատանքային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գործունեության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առնվազն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երեք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տարվա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փորձ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կամ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գիտական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u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տիճան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առնվազն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երեք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տարվա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մա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u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նագիտական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աշխատանքային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u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տաժ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կամ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մինչև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2015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թվականի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հունվարի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1-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ը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համայնքային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ծառայության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պետական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կամ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համայնքային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կառավարման ոլորտի առնվազն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երեք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տարվա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աշխատանքային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ստաժ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.</w:t>
      </w:r>
    </w:p>
    <w:p w:rsidR="00FA2595" w:rsidRPr="00175715" w:rsidRDefault="00FA2595" w:rsidP="003210CD">
      <w:pPr>
        <w:spacing w:after="0" w:line="240" w:lineRule="auto"/>
        <w:ind w:firstLine="708"/>
        <w:jc w:val="both"/>
        <w:rPr>
          <w:rFonts w:ascii="Sylfaen" w:hAnsi="Sylfaen" w:cs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բ) ունի «Երևան քաղաքում տեղական ինքնակառավարման մասին», «Համայնքային ծառայության մասին», «Տեղական ինքնակառավարման մասին», «Զանգվածային լրատվության մասին», «Տեղեկատվության ազատության մասին», «Հեռուստատեսության և ռադիոյի մասին», «Հասարակական կազմակերպությունների մասին», «Վարչարարության հիմունքների և վարչական վարույթի մասին» Հայաստանի Հանրապետության օրենքների, աշխատակազմի և վարչության կանոնադրությունների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ունակություն.</w:t>
      </w:r>
    </w:p>
    <w:p w:rsidR="00FA2595" w:rsidRPr="00175715" w:rsidRDefault="00FA2595" w:rsidP="003210CD">
      <w:pPr>
        <w:spacing w:after="0" w:line="240" w:lineRule="auto"/>
        <w:ind w:firstLine="708"/>
        <w:jc w:val="both"/>
        <w:rPr>
          <w:rFonts w:ascii="Sylfaen" w:hAnsi="Sylfaen" w:cs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գ)  տիրապետում է անհրաժեշտ տեղեկատվությանը.</w:t>
      </w:r>
    </w:p>
    <w:p w:rsidR="00FA2595" w:rsidRPr="00175715" w:rsidRDefault="00FA2595" w:rsidP="003210CD">
      <w:pPr>
        <w:spacing w:after="0" w:line="240" w:lineRule="auto"/>
        <w:ind w:firstLine="708"/>
        <w:jc w:val="both"/>
        <w:rPr>
          <w:rFonts w:ascii="Sylfaen" w:hAnsi="Sylfaen" w:cs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դ) ունի համակարգչով և ժամանակակից այլ տեխնիկական միջոցներով  աշխատելու ունակություն.</w:t>
      </w:r>
    </w:p>
    <w:p w:rsidR="00FA2595" w:rsidRPr="00175715" w:rsidRDefault="00FA2595" w:rsidP="003210CD">
      <w:pPr>
        <w:spacing w:after="0" w:line="240" w:lineRule="auto"/>
        <w:ind w:firstLine="708"/>
        <w:jc w:val="both"/>
        <w:rPr>
          <w:rFonts w:ascii="Sylfaen" w:hAnsi="Sylfaen" w:cs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ե)  տիրապետում է  ռուսերենին (ազատ)  և մեկ այլ օտար (կարդում, կարողանում է   բացատրվել) լեզվի ։</w:t>
      </w:r>
    </w:p>
    <w:p w:rsidR="00FA2595" w:rsidRPr="00175715" w:rsidRDefault="00FA2595" w:rsidP="003210CD">
      <w:pPr>
        <w:spacing w:after="0" w:line="240" w:lineRule="auto"/>
        <w:ind w:firstLine="708"/>
        <w:jc w:val="both"/>
        <w:rPr>
          <w:rFonts w:ascii="Sylfaen" w:hAnsi="Sylfaen" w:cs="Sylfaen"/>
          <w:bCs/>
          <w:iCs/>
          <w:sz w:val="24"/>
          <w:szCs w:val="24"/>
          <w:lang w:val="hy-AM"/>
        </w:rPr>
      </w:pPr>
    </w:p>
    <w:p w:rsidR="00FA2595" w:rsidRPr="00175715" w:rsidRDefault="00FA2595" w:rsidP="003210CD">
      <w:pPr>
        <w:spacing w:after="0" w:line="240" w:lineRule="auto"/>
        <w:ind w:firstLine="708"/>
        <w:jc w:val="both"/>
        <w:rPr>
          <w:rFonts w:ascii="Sylfaen" w:hAnsi="Sylfaen" w:cs="Sylfaen"/>
          <w:bCs/>
          <w:iCs/>
          <w:sz w:val="24"/>
          <w:szCs w:val="24"/>
          <w:lang w:val="hy-AM"/>
        </w:rPr>
      </w:pPr>
    </w:p>
    <w:p w:rsidR="00FA2595" w:rsidRPr="00D43915" w:rsidRDefault="00FA2595" w:rsidP="00D43915">
      <w:pPr>
        <w:spacing w:after="0" w:line="240" w:lineRule="auto"/>
        <w:jc w:val="center"/>
        <w:rPr>
          <w:rFonts w:ascii="Sylfaen" w:hAnsi="Sylfaen" w:cs="Sylfaen"/>
          <w:b/>
          <w:bCs/>
          <w:iCs/>
          <w:sz w:val="24"/>
          <w:szCs w:val="24"/>
          <w:lang w:val="hy-AM"/>
        </w:rPr>
      </w:pP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7.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ab/>
        <w:t>ԻՐԱՎՈՒՆՔՆԵՐԸ ԵՎ ՊԱՐՏԱԿԱՆՈՒԹՅՈՒՆՆԵՐԸ</w:t>
      </w:r>
    </w:p>
    <w:p w:rsidR="00FA2595" w:rsidRPr="00175715" w:rsidRDefault="00FA2595" w:rsidP="003210CD">
      <w:pPr>
        <w:spacing w:after="0" w:line="240" w:lineRule="auto"/>
        <w:ind w:firstLine="708"/>
        <w:jc w:val="both"/>
        <w:rPr>
          <w:rFonts w:ascii="Sylfaen" w:hAnsi="Sylfaen" w:cs="Sylfaen"/>
          <w:bCs/>
          <w:iCs/>
          <w:sz w:val="24"/>
          <w:szCs w:val="24"/>
          <w:lang w:val="hy-AM"/>
        </w:rPr>
      </w:pPr>
    </w:p>
    <w:p w:rsidR="00FA2595" w:rsidRPr="00175715" w:rsidRDefault="00FA2595" w:rsidP="003210CD">
      <w:pPr>
        <w:spacing w:after="0" w:line="240" w:lineRule="auto"/>
        <w:ind w:firstLine="708"/>
        <w:jc w:val="both"/>
        <w:rPr>
          <w:rFonts w:ascii="Sylfaen" w:hAnsi="Sylfaen" w:cs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11.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ab/>
        <w:t>Վարչության պետը՝</w:t>
      </w:r>
    </w:p>
    <w:p w:rsidR="00FA2595" w:rsidRPr="00175715" w:rsidRDefault="00FA2595" w:rsidP="006146D1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 xml:space="preserve">ա) </w:t>
      </w:r>
      <w:r w:rsidRPr="00175715">
        <w:rPr>
          <w:rFonts w:ascii="Sylfaen" w:hAnsi="Sylfaen" w:cs="Sylfaen"/>
          <w:sz w:val="24"/>
          <w:szCs w:val="24"/>
          <w:lang w:val="hy-AM"/>
        </w:rPr>
        <w:t>մշակում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և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վարչության պետին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է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ներկայացնում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հասարակայնության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հետ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կապերի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և</w:t>
      </w:r>
      <w:r w:rsidRPr="00175715">
        <w:rPr>
          <w:rFonts w:ascii="Sylfaen" w:hAnsi="Sylfaen"/>
          <w:sz w:val="24"/>
          <w:szCs w:val="24"/>
          <w:lang w:val="hy-AM"/>
        </w:rPr>
        <w:t xml:space="preserve">  </w:t>
      </w:r>
      <w:r w:rsidRPr="00175715">
        <w:rPr>
          <w:rFonts w:ascii="Sylfaen" w:hAnsi="Sylfaen" w:cs="Sylfaen"/>
          <w:sz w:val="24"/>
          <w:szCs w:val="24"/>
          <w:lang w:val="hy-AM"/>
        </w:rPr>
        <w:t>ԶԼՄ</w:t>
      </w:r>
      <w:r w:rsidRPr="00175715">
        <w:rPr>
          <w:rFonts w:ascii="Sylfaen" w:hAnsi="Sylfaen"/>
          <w:sz w:val="24"/>
          <w:szCs w:val="24"/>
          <w:lang w:val="hy-AM"/>
        </w:rPr>
        <w:t>-</w:t>
      </w:r>
      <w:r w:rsidRPr="00175715">
        <w:rPr>
          <w:rFonts w:ascii="Sylfaen" w:hAnsi="Sylfaen" w:cs="Sylfaen"/>
          <w:sz w:val="24"/>
          <w:szCs w:val="24"/>
          <w:lang w:val="hy-AM"/>
        </w:rPr>
        <w:t>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հետ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համագործակցության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հայեցակարգը.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</w:p>
    <w:p w:rsidR="00FA2595" w:rsidRPr="00175715" w:rsidRDefault="00FA2595" w:rsidP="006146D1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 xml:space="preserve">բ) </w:t>
      </w:r>
      <w:r w:rsidRPr="00175715">
        <w:rPr>
          <w:rFonts w:ascii="Sylfaen" w:hAnsi="Sylfaen" w:cs="Sylfaen"/>
          <w:sz w:val="24"/>
          <w:szCs w:val="24"/>
          <w:lang w:val="hy-AM"/>
        </w:rPr>
        <w:t>իրագործում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է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քաղաքապետ</w:t>
      </w:r>
      <w:r w:rsidRPr="00175715">
        <w:rPr>
          <w:rFonts w:ascii="Sylfaen" w:hAnsi="Sylfaen"/>
          <w:sz w:val="24"/>
          <w:szCs w:val="24"/>
          <w:lang w:val="hy-AM"/>
        </w:rPr>
        <w:t>-</w:t>
      </w:r>
      <w:r w:rsidRPr="00175715">
        <w:rPr>
          <w:rFonts w:ascii="Sylfaen" w:hAnsi="Sylfaen" w:cs="Sylfaen"/>
          <w:sz w:val="24"/>
          <w:szCs w:val="24"/>
          <w:lang w:val="hy-AM"/>
        </w:rPr>
        <w:t>զանգվածային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լրատվամիջոցներ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կապը.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</w:p>
    <w:p w:rsidR="00FA2595" w:rsidRPr="00175715" w:rsidRDefault="00FA2595" w:rsidP="006146D1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 xml:space="preserve">գ) </w:t>
      </w:r>
      <w:r w:rsidRPr="00175715">
        <w:rPr>
          <w:rFonts w:ascii="Sylfaen" w:hAnsi="Sylfaen" w:cs="Sylfaen"/>
          <w:sz w:val="24"/>
          <w:szCs w:val="24"/>
          <w:lang w:val="hy-AM"/>
        </w:rPr>
        <w:t>վարչության պետի հանձնարարությամբ ապահովում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է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Երևանի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քաղաքապետի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մամուլի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ասուլիսների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sz w:val="24"/>
          <w:szCs w:val="24"/>
          <w:lang w:val="hy-AM"/>
        </w:rPr>
        <w:t>հարցազրույցների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sz w:val="24"/>
          <w:szCs w:val="24"/>
          <w:lang w:val="hy-AM"/>
        </w:rPr>
        <w:t>նրա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մասնակցությամբ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տարբեր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միջոցառումների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sz w:val="24"/>
          <w:szCs w:val="24"/>
          <w:lang w:val="hy-AM"/>
        </w:rPr>
        <w:t>լրատվամիջոցների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ներկայացուցիչների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և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ղեկավարների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հետ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հանդիպումների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նախապատրաստումը</w:t>
      </w:r>
      <w:r w:rsidRPr="00175715">
        <w:rPr>
          <w:rFonts w:ascii="Sylfaen" w:hAnsi="Sylfaen"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sz w:val="24"/>
          <w:szCs w:val="24"/>
          <w:lang w:val="hy-AM"/>
        </w:rPr>
        <w:t>կազմակերպումն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ու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լուսաբանումը.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</w:p>
    <w:p w:rsidR="00FA2595" w:rsidRPr="00175715" w:rsidRDefault="00FA2595" w:rsidP="006146D1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 xml:space="preserve">դ) </w:t>
      </w:r>
      <w:r w:rsidRPr="00175715">
        <w:rPr>
          <w:rFonts w:ascii="Sylfaen" w:hAnsi="Sylfaen" w:cs="Sylfaen"/>
          <w:sz w:val="24"/>
          <w:szCs w:val="24"/>
          <w:lang w:val="hy-AM"/>
        </w:rPr>
        <w:t>իր լիազորությունների շրջանակներում իրականացնում է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քաղաքապետի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և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քաղաքապետարանի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աշխատակազմի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ամենօրյա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գործունեության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պարբերական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լուսաբանման</w:t>
      </w:r>
      <w:r w:rsidRPr="00175715">
        <w:rPr>
          <w:rFonts w:ascii="Sylfaen" w:hAnsi="Sylfaen"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sz w:val="24"/>
          <w:szCs w:val="24"/>
          <w:lang w:val="hy-AM"/>
        </w:rPr>
        <w:t>հաղորդագրությունների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պատրաստման աշխատանքների կազմակերպումը.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</w:p>
    <w:p w:rsidR="00FA2595" w:rsidRPr="00175715" w:rsidRDefault="00FA2595" w:rsidP="006146D1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 xml:space="preserve">ե) </w:t>
      </w:r>
      <w:r w:rsidRPr="00175715">
        <w:rPr>
          <w:rFonts w:ascii="Sylfaen" w:hAnsi="Sylfaen" w:cs="Sylfaen"/>
          <w:sz w:val="24"/>
          <w:szCs w:val="24"/>
          <w:lang w:val="hy-AM"/>
        </w:rPr>
        <w:t>կազմակերպում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է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օրվա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մամուլի</w:t>
      </w:r>
      <w:r w:rsidRPr="00175715">
        <w:rPr>
          <w:rFonts w:ascii="Sylfaen" w:hAnsi="Sylfaen"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sz w:val="24"/>
          <w:szCs w:val="24"/>
          <w:lang w:val="hy-AM"/>
        </w:rPr>
        <w:t>հեռուստահաղորդումների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լրաքաղը</w:t>
      </w:r>
      <w:r w:rsidRPr="00175715">
        <w:rPr>
          <w:rFonts w:ascii="Sylfaen" w:hAnsi="Sylfaen"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sz w:val="24"/>
          <w:szCs w:val="24"/>
          <w:lang w:val="hy-AM"/>
        </w:rPr>
        <w:t>դիտանցը</w:t>
      </w:r>
      <w:r w:rsidRPr="00175715">
        <w:rPr>
          <w:rFonts w:ascii="Sylfaen" w:hAnsi="Sylfaen"/>
          <w:sz w:val="24"/>
          <w:szCs w:val="24"/>
          <w:lang w:val="hy-AM"/>
        </w:rPr>
        <w:t xml:space="preserve"> (</w:t>
      </w:r>
      <w:r w:rsidRPr="00175715">
        <w:rPr>
          <w:rFonts w:ascii="Sylfaen" w:hAnsi="Sylfaen" w:cs="Sylfaen"/>
          <w:sz w:val="24"/>
          <w:szCs w:val="24"/>
          <w:lang w:val="hy-AM"/>
        </w:rPr>
        <w:t>մոնիտորինգը</w:t>
      </w:r>
      <w:r w:rsidRPr="00175715">
        <w:rPr>
          <w:rFonts w:ascii="Sylfaen" w:hAnsi="Sylfaen"/>
          <w:sz w:val="24"/>
          <w:szCs w:val="24"/>
          <w:lang w:val="hy-AM"/>
        </w:rPr>
        <w:t xml:space="preserve">) </w:t>
      </w:r>
      <w:r w:rsidRPr="00175715">
        <w:rPr>
          <w:rFonts w:ascii="Sylfaen" w:hAnsi="Sylfaen" w:cs="Sylfaen"/>
          <w:sz w:val="24"/>
          <w:szCs w:val="24"/>
          <w:lang w:val="hy-AM"/>
        </w:rPr>
        <w:t>և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ներկայացնում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է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վարչության պետին.</w:t>
      </w:r>
    </w:p>
    <w:p w:rsidR="00FA2595" w:rsidRPr="00175715" w:rsidRDefault="00FA2595" w:rsidP="006146D1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զ) վ</w:t>
      </w:r>
      <w:r w:rsidRPr="00175715">
        <w:rPr>
          <w:rFonts w:ascii="Sylfaen" w:hAnsi="Sylfaen" w:cs="Sylfaen"/>
          <w:sz w:val="24"/>
          <w:szCs w:val="24"/>
          <w:lang w:val="hy-AM"/>
        </w:rPr>
        <w:t>արչության պետի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հանձնարարությամբ</w:t>
      </w:r>
      <w:r w:rsidRPr="00175715">
        <w:rPr>
          <w:rFonts w:ascii="Sylfaen" w:hAnsi="Sylfaen"/>
          <w:sz w:val="24"/>
          <w:szCs w:val="24"/>
          <w:lang w:val="hy-AM"/>
        </w:rPr>
        <w:t xml:space="preserve">` </w:t>
      </w:r>
      <w:r w:rsidRPr="00175715">
        <w:rPr>
          <w:rFonts w:ascii="Sylfaen" w:hAnsi="Sylfaen" w:cs="Sylfaen"/>
          <w:sz w:val="24"/>
          <w:szCs w:val="24"/>
          <w:lang w:val="hy-AM"/>
        </w:rPr>
        <w:t>լրատվամիջոցներին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տրամադրում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է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հայտարարություններ</w:t>
      </w:r>
      <w:r w:rsidRPr="00175715">
        <w:rPr>
          <w:rFonts w:ascii="Sylfaen" w:hAnsi="Sylfaen"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sz w:val="24"/>
          <w:szCs w:val="24"/>
          <w:lang w:val="hy-AM"/>
        </w:rPr>
        <w:t>պարզաբանումներ.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</w:p>
    <w:p w:rsidR="00FA2595" w:rsidRPr="00175715" w:rsidRDefault="00FA2595" w:rsidP="006146D1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 xml:space="preserve">է) </w:t>
      </w:r>
      <w:r w:rsidRPr="00175715">
        <w:rPr>
          <w:rFonts w:ascii="Sylfaen" w:hAnsi="Sylfaen" w:cs="Sylfaen"/>
          <w:sz w:val="24"/>
          <w:szCs w:val="24"/>
          <w:lang w:val="hy-AM"/>
        </w:rPr>
        <w:t>օժանդակում է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քաղաքապետարանի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ինտերնետային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կայքի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տեղեկատվական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սպասարկմանը.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</w:p>
    <w:p w:rsidR="00FA2595" w:rsidRPr="00175715" w:rsidRDefault="00FA2595" w:rsidP="006146D1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 xml:space="preserve">ը) </w:t>
      </w:r>
      <w:r w:rsidRPr="00175715">
        <w:rPr>
          <w:rFonts w:ascii="Sylfaen" w:hAnsi="Sylfaen" w:cs="Sylfaen"/>
          <w:sz w:val="24"/>
          <w:szCs w:val="24"/>
          <w:lang w:val="hy-AM"/>
        </w:rPr>
        <w:t>կազմակերպում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է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ԶԼՄ</w:t>
      </w:r>
      <w:r w:rsidRPr="00175715">
        <w:rPr>
          <w:rFonts w:ascii="Sylfaen" w:hAnsi="Sylfaen"/>
          <w:sz w:val="24"/>
          <w:szCs w:val="24"/>
          <w:lang w:val="hy-AM"/>
        </w:rPr>
        <w:t>-</w:t>
      </w:r>
      <w:r w:rsidRPr="00175715">
        <w:rPr>
          <w:rFonts w:ascii="Sylfaen" w:hAnsi="Sylfaen" w:cs="Sylfaen"/>
          <w:sz w:val="24"/>
          <w:szCs w:val="24"/>
          <w:lang w:val="hy-AM"/>
        </w:rPr>
        <w:t>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sz w:val="24"/>
          <w:szCs w:val="24"/>
          <w:lang w:val="hy-AM"/>
        </w:rPr>
        <w:t>անկախ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փորձագետների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sz w:val="24"/>
          <w:szCs w:val="24"/>
          <w:lang w:val="hy-AM"/>
        </w:rPr>
        <w:t>քաղաքապետարանի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գործունեության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ոլորտներին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առնչվող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հասարակական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կազմակերպությունների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ներկայացուցիչների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մասնակցությամբ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մայրաքաղաքի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հիմնախնդիրների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քննարկումների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sz w:val="24"/>
          <w:szCs w:val="24"/>
          <w:lang w:val="hy-AM"/>
        </w:rPr>
        <w:t>տարբեր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միջոցառումների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անցկացումը</w:t>
      </w:r>
      <w:r w:rsidRPr="00175715">
        <w:rPr>
          <w:rFonts w:ascii="Sylfaen" w:hAnsi="Sylfaen"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sz w:val="24"/>
          <w:szCs w:val="24"/>
          <w:lang w:val="hy-AM"/>
        </w:rPr>
        <w:t>դրանց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արդյունքների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հրապարակման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և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համապատասխան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լրատվություն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տրամադրելու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գործընթացը.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</w:p>
    <w:p w:rsidR="00FA2595" w:rsidRPr="00175715" w:rsidRDefault="00FA2595" w:rsidP="006146D1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 xml:space="preserve">թ) </w:t>
      </w:r>
      <w:r w:rsidRPr="00175715">
        <w:rPr>
          <w:rFonts w:ascii="Sylfaen" w:hAnsi="Sylfaen" w:cs="Sylfaen"/>
          <w:sz w:val="24"/>
          <w:szCs w:val="24"/>
          <w:lang w:val="hy-AM"/>
        </w:rPr>
        <w:t>ապահովում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է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քաղաքապետարանի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ոլորտների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պատասխանատուների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ելույթների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sz w:val="24"/>
          <w:szCs w:val="24"/>
          <w:lang w:val="hy-AM"/>
        </w:rPr>
        <w:t>մամուլի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ասուլիսների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sz w:val="24"/>
          <w:szCs w:val="24"/>
          <w:lang w:val="hy-AM"/>
        </w:rPr>
        <w:t>ճեպազրույցների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sz w:val="24"/>
          <w:szCs w:val="24"/>
          <w:lang w:val="hy-AM"/>
        </w:rPr>
        <w:t>հանդիպումների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sz w:val="24"/>
          <w:szCs w:val="24"/>
          <w:lang w:val="hy-AM"/>
        </w:rPr>
        <w:t>հարցազրույցների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կազմակերպումը</w:t>
      </w:r>
      <w:r w:rsidRPr="00175715">
        <w:rPr>
          <w:rFonts w:ascii="Sylfaen" w:hAnsi="Sylfaen"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sz w:val="24"/>
          <w:szCs w:val="24"/>
          <w:lang w:val="hy-AM"/>
        </w:rPr>
        <w:t>ծրագրումը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և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անցկացումը</w:t>
      </w:r>
      <w:r w:rsidRPr="00175715">
        <w:rPr>
          <w:rFonts w:ascii="Sylfaen" w:hAnsi="Sylfaen"/>
          <w:sz w:val="24"/>
          <w:szCs w:val="24"/>
          <w:lang w:val="hy-AM"/>
        </w:rPr>
        <w:t xml:space="preserve">, </w:t>
      </w:r>
      <w:r w:rsidRPr="00175715">
        <w:rPr>
          <w:rFonts w:ascii="Sylfaen" w:hAnsi="Sylfaen" w:cs="Sylfaen"/>
          <w:sz w:val="24"/>
          <w:szCs w:val="24"/>
          <w:lang w:val="hy-AM"/>
        </w:rPr>
        <w:t>իրականացնում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է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լրատվական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համագործակցություն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Երևանի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 xml:space="preserve">վարչական շրջանների ղեկավարների 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լուսաբանելու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խնդրում.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</w:p>
    <w:p w:rsidR="00FA2595" w:rsidRPr="00175715" w:rsidRDefault="00FA2595" w:rsidP="006146D1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 xml:space="preserve">ժ) </w:t>
      </w:r>
      <w:r w:rsidRPr="00175715">
        <w:rPr>
          <w:rFonts w:ascii="Sylfaen" w:hAnsi="Sylfaen" w:cs="Sylfaen"/>
          <w:sz w:val="24"/>
          <w:szCs w:val="24"/>
          <w:lang w:val="hy-AM"/>
        </w:rPr>
        <w:t>կազմակերպում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է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քաղաքապետարանի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գործունեության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ոլորտներին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առնչվող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հասարակական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կազմակերպություններին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անհրաժեշտ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խորհրդատվություն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և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աջակցություն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տրամադրելու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sz w:val="24"/>
          <w:szCs w:val="24"/>
          <w:lang w:val="hy-AM"/>
        </w:rPr>
        <w:t>գործընթացը.</w:t>
      </w:r>
      <w:r w:rsidRPr="00175715">
        <w:rPr>
          <w:rFonts w:ascii="Sylfaen" w:hAnsi="Sylfaen"/>
          <w:sz w:val="24"/>
          <w:szCs w:val="24"/>
          <w:lang w:val="hy-AM"/>
        </w:rPr>
        <w:t xml:space="preserve"> </w:t>
      </w:r>
    </w:p>
    <w:p w:rsidR="00FA2595" w:rsidRPr="00175715" w:rsidRDefault="00FA2595" w:rsidP="003210CD">
      <w:pPr>
        <w:spacing w:after="0" w:line="240" w:lineRule="auto"/>
        <w:ind w:firstLine="708"/>
        <w:jc w:val="both"/>
        <w:rPr>
          <w:rFonts w:ascii="Sylfaen" w:hAnsi="Sylfaen" w:cs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ժա) ապահովում է լրատվության ոլորտին վերաբերող Քաղաքապետի որոշումների և հանձնարարականների կատարումը.</w:t>
      </w:r>
    </w:p>
    <w:p w:rsidR="00FA2595" w:rsidRPr="00175715" w:rsidRDefault="00FA2595" w:rsidP="003210CD">
      <w:pPr>
        <w:spacing w:after="0" w:line="240" w:lineRule="auto"/>
        <w:ind w:firstLine="708"/>
        <w:jc w:val="both"/>
        <w:rPr>
          <w:rFonts w:ascii="Sylfaen" w:hAnsi="Sylfaen" w:cs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ժբ) վարչության պետի հանձնարարությամբ կազմակերպում է վարչության աշխատանքները, իր իրավասության շրջանակներում տալիս է հանձնարարականներ վարչության աշխատակիցներին և վերահսկում է դրանց ժամանակին և պատշաճ  որակով կատարումը.</w:t>
      </w:r>
    </w:p>
    <w:p w:rsidR="00FA2595" w:rsidRPr="00175715" w:rsidRDefault="00FA2595" w:rsidP="003210CD">
      <w:pPr>
        <w:spacing w:after="0" w:line="240" w:lineRule="auto"/>
        <w:ind w:firstLine="708"/>
        <w:jc w:val="both"/>
        <w:rPr>
          <w:rFonts w:ascii="Sylfaen" w:hAnsi="Sylfaen" w:cs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ժգ) վարչության պետին ներկայացնում է վարչության աշխատանքային ծրագրերը, անհրաժեշտության դեպքում, վարչության լիազորությունների սահմաններում նախապատրաստում առաջարկություններ, տեղեկանքներ, հաշվետվություններ, զեկուցագրեր, միջնորդագրեր և այլ գրություններ.</w:t>
      </w:r>
    </w:p>
    <w:p w:rsidR="00FA2595" w:rsidRPr="00175715" w:rsidRDefault="00FA2595" w:rsidP="003210CD">
      <w:pPr>
        <w:spacing w:after="0" w:line="240" w:lineRule="auto"/>
        <w:ind w:firstLine="708"/>
        <w:jc w:val="both"/>
        <w:rPr>
          <w:rFonts w:ascii="Sylfaen" w:hAnsi="Sylfaen" w:cs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ժդ) կազմակերպում է քաղաքացիների դիմում-բողոքների սահմանված կարգով քննարկումը.</w:t>
      </w:r>
    </w:p>
    <w:p w:rsidR="00FA2595" w:rsidRPr="00175715" w:rsidRDefault="00FA2595" w:rsidP="003210CD">
      <w:pPr>
        <w:spacing w:after="0" w:line="240" w:lineRule="auto"/>
        <w:ind w:firstLine="708"/>
        <w:jc w:val="both"/>
        <w:rPr>
          <w:rFonts w:ascii="Sylfaen" w:hAnsi="Sylfaen" w:cs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 xml:space="preserve"> ժե) վարչության  պետին առաջարկություններ է ներկայացնում օրենքով, այլ իրավական ակտերով, աշխատակազմի և վարչության կանոնադրություններով նախատեսված գործունեության բնագավառի նպատակների և խնդիրների վերաբեյալ. </w:t>
      </w:r>
    </w:p>
    <w:p w:rsidR="00FA2595" w:rsidRPr="00175715" w:rsidRDefault="00FA2595" w:rsidP="003210CD">
      <w:pPr>
        <w:spacing w:after="0" w:line="240" w:lineRule="auto"/>
        <w:ind w:firstLine="708"/>
        <w:jc w:val="both"/>
        <w:rPr>
          <w:rFonts w:ascii="Sylfaen" w:hAnsi="Sylfaen" w:cs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ժզ) ապահովում է Երևանի ավագանու որոշումների, քաղաքապետի որոշումների, կարգադրությունների, ցուցումների, հանձնարարականների և առաջադրանքների կատարումը և արդյունքների մասին տեղեկացնում վարչության  պետին.</w:t>
      </w:r>
    </w:p>
    <w:p w:rsidR="00FA2595" w:rsidRPr="00175715" w:rsidRDefault="00FA2595" w:rsidP="003210CD">
      <w:pPr>
        <w:spacing w:after="0" w:line="240" w:lineRule="auto"/>
        <w:ind w:firstLine="708"/>
        <w:jc w:val="both"/>
        <w:rPr>
          <w:rFonts w:ascii="Sylfaen" w:hAnsi="Sylfaen" w:cs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ժէ)  իր լիազորությունների սահմաններում համագործակցում է պետական կառավարման, տեղական ինքնակառավարման և այլ մարմինների հետ.</w:t>
      </w:r>
    </w:p>
    <w:p w:rsidR="00FA2595" w:rsidRPr="00175715" w:rsidRDefault="00FA2595" w:rsidP="003210CD">
      <w:pPr>
        <w:spacing w:after="0" w:line="240" w:lineRule="auto"/>
        <w:ind w:firstLine="708"/>
        <w:jc w:val="both"/>
        <w:rPr>
          <w:rFonts w:ascii="Sylfaen" w:hAnsi="Sylfaen" w:cs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ժը) վարչության  պետին, ըստ անհրաժեշտության, ներկայացնում է առաջարկություններ` վարչության աշխատանքներին մասնագետներ, փորձագետներ, գիտական հաստատությունների ներկայացուցիչներ ներգրավելու, ինչպես նաև աշխատանքային խմբեր կազմավորելու համար.</w:t>
      </w:r>
    </w:p>
    <w:p w:rsidR="00FA2595" w:rsidRPr="00175715" w:rsidRDefault="00FA2595" w:rsidP="003210CD">
      <w:pPr>
        <w:spacing w:after="0" w:line="240" w:lineRule="auto"/>
        <w:ind w:firstLine="708"/>
        <w:jc w:val="both"/>
        <w:rPr>
          <w:rFonts w:ascii="Sylfaen" w:hAnsi="Sylfaen" w:cs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ժթ) վարչության առջև դրված գործառույթների և խնդիրների իրականացման հետ կապված, ինչպես նաև վարչության պետի գիտությամբ, կարող է հրավիրել խորհրդակցություններ` դրանց մասնակից դարձնելով համապատասխան մարմինների պաշտոնատար անձանց, մասնագետների, փորձագետների.</w:t>
      </w:r>
    </w:p>
    <w:p w:rsidR="00FA2595" w:rsidRPr="00175715" w:rsidRDefault="00FA2595" w:rsidP="003210CD">
      <w:pPr>
        <w:spacing w:after="0" w:line="240" w:lineRule="auto"/>
        <w:ind w:firstLine="708"/>
        <w:jc w:val="both"/>
        <w:rPr>
          <w:rFonts w:ascii="Sylfaen" w:hAnsi="Sylfaen" w:cs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ի) իրականացնում սույն պաշտոնի անձնագրով սահմանված այլ լիազորություններ։</w:t>
      </w:r>
    </w:p>
    <w:p w:rsidR="00FA2595" w:rsidRPr="00175715" w:rsidRDefault="00FA2595" w:rsidP="003210CD">
      <w:pPr>
        <w:spacing w:after="0" w:line="240" w:lineRule="auto"/>
        <w:ind w:firstLine="708"/>
        <w:jc w:val="both"/>
        <w:rPr>
          <w:rFonts w:ascii="Sylfaen" w:hAnsi="Sylfaen" w:cs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 xml:space="preserve"> Վարչության պետի տեղակալն ունի օրենքով, իրավական այլ ակտերով նախատեսված այլ իրավունքներ և կրում է այդ ակտերով նախատեսված այլ պարտականություններ։</w:t>
      </w:r>
    </w:p>
    <w:p w:rsidR="00FA2595" w:rsidRPr="00175715" w:rsidRDefault="00FA2595" w:rsidP="00C05238">
      <w:pPr>
        <w:spacing w:after="0" w:line="240" w:lineRule="auto"/>
        <w:rPr>
          <w:rFonts w:ascii="Sylfaen" w:hAnsi="Sylfaen" w:cs="Sylfaen"/>
          <w:bCs/>
          <w:iCs/>
          <w:sz w:val="24"/>
          <w:szCs w:val="24"/>
          <w:lang w:val="hy-AM"/>
        </w:rPr>
      </w:pPr>
    </w:p>
    <w:p w:rsidR="00FA2595" w:rsidRPr="00175715" w:rsidRDefault="00FA2595" w:rsidP="00C05238">
      <w:pPr>
        <w:spacing w:after="0" w:line="240" w:lineRule="auto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Pr="00175715" w:rsidRDefault="00FA2595" w:rsidP="00C05238">
      <w:pPr>
        <w:spacing w:after="0" w:line="240" w:lineRule="auto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Pr="00175715" w:rsidRDefault="00FA2595" w:rsidP="00C05238">
      <w:pPr>
        <w:spacing w:after="0" w:line="240" w:lineRule="auto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Pr="00D43915" w:rsidRDefault="00FA2595" w:rsidP="00C05238">
      <w:pPr>
        <w:spacing w:after="0" w:line="240" w:lineRule="auto"/>
        <w:jc w:val="center"/>
        <w:rPr>
          <w:rFonts w:ascii="Sylfaen" w:hAnsi="Sylfaen"/>
          <w:b/>
          <w:bCs/>
          <w:iCs/>
          <w:sz w:val="24"/>
          <w:szCs w:val="24"/>
          <w:lang w:val="hy-AM"/>
        </w:rPr>
      </w:pP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>8.</w:t>
      </w: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ab/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ՀԱՄԱՅՆՔԱՅԻՆ</w:t>
      </w: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    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ԾԱՌԱՅՈՒԹՅԱՆ</w:t>
      </w: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    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ԴԱՍԱՅԻՆ</w:t>
      </w:r>
      <w:r w:rsidRPr="00D43915">
        <w:rPr>
          <w:rFonts w:ascii="Sylfaen" w:hAnsi="Sylfaen"/>
          <w:b/>
          <w:bCs/>
          <w:iCs/>
          <w:sz w:val="24"/>
          <w:szCs w:val="24"/>
          <w:lang w:val="hy-AM"/>
        </w:rPr>
        <w:t xml:space="preserve">  </w:t>
      </w:r>
      <w:r w:rsidRPr="00D43915">
        <w:rPr>
          <w:rFonts w:ascii="Sylfaen" w:hAnsi="Sylfaen" w:cs="Sylfaen"/>
          <w:b/>
          <w:bCs/>
          <w:iCs/>
          <w:sz w:val="24"/>
          <w:szCs w:val="24"/>
          <w:lang w:val="hy-AM"/>
        </w:rPr>
        <w:t>ԱՍՏԻՃԱՆԸ</w:t>
      </w:r>
    </w:p>
    <w:p w:rsidR="00FA2595" w:rsidRPr="00175715" w:rsidRDefault="00FA2595" w:rsidP="00C05238">
      <w:pPr>
        <w:spacing w:after="0" w:line="240" w:lineRule="auto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Pr="00175715" w:rsidRDefault="00FA2595" w:rsidP="00C05238">
      <w:pPr>
        <w:spacing w:after="0" w:line="240" w:lineRule="auto"/>
        <w:ind w:firstLine="708"/>
        <w:jc w:val="both"/>
        <w:rPr>
          <w:rFonts w:ascii="Sylfaen" w:hAnsi="Sylfaen"/>
          <w:bCs/>
          <w:iCs/>
          <w:sz w:val="24"/>
          <w:szCs w:val="24"/>
          <w:lang w:val="hy-AM"/>
        </w:rPr>
      </w:pP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12.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Վարչության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պետի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տեղակալին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օրենքով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սահմանված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կարգով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շնորհվում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է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Հայաստանի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Հանրապետության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համայնքային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ծառայության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3-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րդ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դասի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խորհրդականի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դասային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 xml:space="preserve"> </w:t>
      </w:r>
      <w:r w:rsidRPr="00175715">
        <w:rPr>
          <w:rFonts w:ascii="Sylfaen" w:hAnsi="Sylfaen" w:cs="Sylfaen"/>
          <w:bCs/>
          <w:iCs/>
          <w:sz w:val="24"/>
          <w:szCs w:val="24"/>
          <w:lang w:val="hy-AM"/>
        </w:rPr>
        <w:t>աստիճան</w:t>
      </w:r>
      <w:r w:rsidRPr="00175715">
        <w:rPr>
          <w:rFonts w:ascii="Sylfaen" w:hAnsi="Sylfaen"/>
          <w:bCs/>
          <w:iCs/>
          <w:sz w:val="24"/>
          <w:szCs w:val="24"/>
          <w:lang w:val="hy-AM"/>
        </w:rPr>
        <w:t>:</w:t>
      </w:r>
    </w:p>
    <w:p w:rsidR="00FA2595" w:rsidRPr="00175715" w:rsidRDefault="00FA2595" w:rsidP="00C05238">
      <w:pPr>
        <w:spacing w:after="0" w:line="240" w:lineRule="auto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Pr="00175715" w:rsidRDefault="00FA2595" w:rsidP="00C05238">
      <w:pPr>
        <w:spacing w:after="0" w:line="240" w:lineRule="auto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Pr="00175715" w:rsidRDefault="00FA2595" w:rsidP="00C05238">
      <w:pPr>
        <w:spacing w:after="0" w:line="240" w:lineRule="auto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Pr="00175715" w:rsidRDefault="00FA2595" w:rsidP="00C05238">
      <w:pPr>
        <w:spacing w:after="0" w:line="240" w:lineRule="auto"/>
        <w:rPr>
          <w:rFonts w:ascii="Sylfaen" w:hAnsi="Sylfaen"/>
          <w:bCs/>
          <w:iCs/>
          <w:sz w:val="24"/>
          <w:szCs w:val="24"/>
          <w:lang w:val="hy-AM"/>
        </w:rPr>
      </w:pPr>
    </w:p>
    <w:p w:rsidR="00FA2595" w:rsidRPr="00175715" w:rsidRDefault="00FA2595" w:rsidP="00C05238">
      <w:pPr>
        <w:spacing w:after="0" w:line="240" w:lineRule="auto"/>
        <w:rPr>
          <w:rFonts w:ascii="Sylfaen" w:hAnsi="Sylfaen"/>
          <w:bCs/>
          <w:iCs/>
          <w:sz w:val="24"/>
          <w:szCs w:val="24"/>
          <w:lang w:val="hy-AM"/>
        </w:rPr>
      </w:pPr>
    </w:p>
    <w:sectPr w:rsidR="00FA2595" w:rsidRPr="00175715" w:rsidSect="00D43915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MU">
    <w:panose1 w:val="020B0604020202020204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DC26B9"/>
    <w:multiLevelType w:val="multilevel"/>
    <w:tmpl w:val="6D780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4BD3"/>
    <w:rsid w:val="00041E8C"/>
    <w:rsid w:val="00175715"/>
    <w:rsid w:val="003210CD"/>
    <w:rsid w:val="00337612"/>
    <w:rsid w:val="003B0155"/>
    <w:rsid w:val="003D04D0"/>
    <w:rsid w:val="004D500A"/>
    <w:rsid w:val="006146D1"/>
    <w:rsid w:val="00655053"/>
    <w:rsid w:val="00A25140"/>
    <w:rsid w:val="00A507A3"/>
    <w:rsid w:val="00C05238"/>
    <w:rsid w:val="00CF45AC"/>
    <w:rsid w:val="00D25738"/>
    <w:rsid w:val="00D43915"/>
    <w:rsid w:val="00DA5104"/>
    <w:rsid w:val="00DC4BD3"/>
    <w:rsid w:val="00E96351"/>
    <w:rsid w:val="00FA2595"/>
    <w:rsid w:val="00FE4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4D0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C4BD3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/>
      <w:b/>
      <w:sz w:val="24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C4BD3"/>
    <w:rPr>
      <w:rFonts w:ascii="Arial AMU" w:hAnsi="Arial AMU" w:cs="Times New Roman"/>
      <w:b/>
      <w:sz w:val="20"/>
      <w:szCs w:val="20"/>
      <w:shd w:val="clear" w:color="auto" w:fill="FFFFFF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DC4BD3"/>
    <w:pPr>
      <w:spacing w:after="0" w:line="240" w:lineRule="auto"/>
      <w:ind w:firstLine="708"/>
      <w:jc w:val="both"/>
    </w:pPr>
    <w:rPr>
      <w:rFonts w:ascii="Arial AMU" w:hAnsi="Arial AMU"/>
      <w:iCs/>
      <w:sz w:val="24"/>
      <w:szCs w:val="24"/>
      <w:lang w:val="hy-AM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C4BD3"/>
    <w:rPr>
      <w:rFonts w:ascii="Arial AMU" w:hAnsi="Arial AMU" w:cs="Times New Roman"/>
      <w:iCs/>
      <w:sz w:val="24"/>
      <w:szCs w:val="24"/>
      <w:lang w:val="hy-AM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38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5</Pages>
  <Words>1345</Words>
  <Characters>7673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Shoghik-Matinyan</dc:creator>
  <cp:keywords/>
  <dc:description/>
  <cp:lastModifiedBy>shoghik.matinyan</cp:lastModifiedBy>
  <cp:revision>9</cp:revision>
  <dcterms:created xsi:type="dcterms:W3CDTF">2012-01-30T07:02:00Z</dcterms:created>
  <dcterms:modified xsi:type="dcterms:W3CDTF">2019-02-20T06:37:00Z</dcterms:modified>
</cp:coreProperties>
</file>